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079" w:rsidRDefault="00D86079" w:rsidP="00D86079">
      <w:pPr>
        <w:rPr>
          <w:sz w:val="2"/>
        </w:rPr>
      </w:pPr>
      <w:bookmarkStart w:id="0" w:name="Inicio"/>
      <w:bookmarkEnd w:id="0"/>
    </w:p>
    <w:p w:rsidR="00D86079" w:rsidRDefault="00D86079" w:rsidP="00D8607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SECRETARIA XERAL TÉCNICA</w:t>
      </w:r>
    </w:p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INSPECCIÓN DE SERVIZOS SANITARIOS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CS.A02.00.004.15770.009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 EQUIPO CENTRAL DE INSPECCIÓN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 EQUIPO CENTRAL DE INSPECCIÓN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INSPECT. FARMAC. DO EQUIPO CENTRAL DE INSPECCIÓN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CS.A02.00.004.15770.016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RP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CS.A02.00.004.15770.018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RP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CS.A02.00.004.15770.020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COORDINADOR/A INCPACIDADE TEMPORAL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>ACTUALMENTE NA CORUÑA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SUBINSPECT. SANITARIO EQUIPO CENTRAL DE INSPECCIÓN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10.095,40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CS.A02.00.004.15770.036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CS.A02.00.004.15770.042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CS.A02.00.004.15770.055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DE INSPECCIÓN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1.2/2.2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1.2/2.2/8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2"/>
        </w:rPr>
      </w:pPr>
    </w:p>
    <w:p w:rsidR="00D86079" w:rsidRDefault="00D86079" w:rsidP="00D8607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(A CORUÑA)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1.2/5/6/7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CS.A99.10.101.15001.006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INSPECCIÓN E CTRL. SAÚDE LABORAL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INSPECCIÓN E CONTROL FARMACEUTICO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CS.A99.10.101.15001.016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CS.A99.10.101.15001.029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CS.A99.10.101.15001.036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CS.A99.10.101.15001.038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CS.A99.10.101.15001.039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CS.A99.10.101.15001.041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CS.A99.10.101.15001.042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CS.A99.10.101.15001.043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(FERROL)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CS.A99.10.102.15350.001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DE INSPECCIÓN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CS.A99.10.102.15350.004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CS.A99.10.102.15350.006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CS.A99.10.102.15350.007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(SANTIAGO DE COMPOSTELA)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DE INSPECCIÓN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CS.A99.10.102.15770.006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CS.A99.10.102.15770.013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(LUGO)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1.2/5/6/7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INSPECCIÓN E CTRL. SAUDE LABORAL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INSPECCIÓN E CONTROL FARMACÉUTICO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CS.A99.10.101.27001.011</w:t>
            </w:r>
          </w:p>
        </w:tc>
        <w:tc>
          <w:tcPr>
            <w:tcW w:w="4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CS.A99.10.101.27001.014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CS.A99.10.101.27001.024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(BURELA)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CS.A99.10.102.27085.001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CS.A99.10.102.27085.002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CS.A99.10.102.27085.004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(MONFORTE DE LEMOS)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CS.A99.10.102.27300.001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CS.A99.10.102.27300.004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(OURENSE)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1.2/5/6/7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INSPECCIÓN E CTRL. SAUDE LABORAL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CS.A99.10.101.32001.007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INSPECCIÓN E CONTROL FARMACÉUTICO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CS.A99.10.101.32001.014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CS.A99.10.101.32001.016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CS.A99.10.101.32001.028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SERVIZO DE INSPECCIÓN DE SERVIZOS SANITARIOS (VIGO)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INSPECCIÓN DE SERVIZOS SANITARIOS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1.2/5/6/7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XEF. UNID. INSPEC. E CTRL. CENTROS E PREST. SANIT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CS.A99.10.101.36560.006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INSPECCIÓN E CTRL. SAUDE LABORAL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CS.A99.10.101.36560.012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INSPECCION E CONTROL FARMACÉUTICO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CS.A99.10.101.36560.016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CS.A99.10.101.36560.027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CS.A99.10.101.36560.035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CS.A99.10.101.36560.045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CS.A99.10.101.36560.047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CS.A99.10.101.36560.048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CS.A99.10.101.36560.049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(PONTEVEDRA)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UNIDADE DE INSPECCIÓN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16.964,92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1.2.10/1.2.9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1.2.10/1.2.9/5/6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CS.A99.10.102.36001.003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FARMACÉUTICO/A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1.2.10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1.2.10/6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CS.A99.10.102.36001.011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SUBINSPECTOR/A SANITARIO/A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8.244,46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2.2.2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2.2.2/8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(VILAGARCÍA DE AROUSA)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CS.A99.10.102.36590.002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CS.A99.10.102.36590.003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INSPECTOR/A MÉDICO/A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1.2.9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1.2.9/5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E04E9E" w:rsidRDefault="00E04E9E" w:rsidP="00AE3D05">
      <w:pPr>
        <w:rPr>
          <w:sz w:val="2"/>
        </w:rPr>
        <w:sectPr w:rsidR="00E04E9E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AE3D05" w:rsidRDefault="00AE3D05" w:rsidP="00AE3D05">
      <w:pPr>
        <w:rPr>
          <w:sz w:val="2"/>
        </w:rPr>
      </w:pPr>
      <w:bookmarkStart w:id="1" w:name="_GoBack"/>
      <w:bookmarkEnd w:id="1"/>
    </w:p>
    <w:p w:rsidR="00AE3D05" w:rsidRDefault="00AE3D05" w:rsidP="00AE3D05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AE3D05" w:rsidRDefault="00AE3D05" w:rsidP="00AE3D05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INSPECCIÓN SANITARIA (SANTIAGO DE COMPOSTELA)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RP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SA.C99.10.102.15770.001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XEFATURA SECCIÓN XESTIÓN DE INSPECCIÓN SANITARIA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INS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SA.C99.10.102.15770.002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NEGOCIADO 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18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7.489,72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A2-C1-C2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INS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SA.C99.10.102.15770.001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2"/>
        </w:rPr>
      </w:pPr>
    </w:p>
    <w:p w:rsidR="00D86079" w:rsidRDefault="00D86079" w:rsidP="00D8607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RECURSOS ECONÓMICOS</w:t>
      </w:r>
    </w:p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D. X. DE RECURSOS ECONÓMICOS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SA.S04.00.000.15770.004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ARQUITECTO/A SUPERIOR DE FUNCIÓNS FACULTATIVAS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26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15.307,32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ESA/ESE3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ESA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INVESTIMENTOS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RP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SA.S04.00.003.15770.110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POSTO BASE SUBGRUPO C2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6.615,70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2"/>
        </w:rPr>
      </w:pPr>
    </w:p>
    <w:p w:rsidR="00D86079" w:rsidRDefault="00D86079" w:rsidP="00D86079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DIRECCIÓN XERAL DE RECURSOS HUMANOS</w:t>
      </w:r>
    </w:p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SELECCIÓN DE PERSOAL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SA.S05.00.001.15770.013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>XEFATURA SECCIÓN I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PER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RP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SA.S05.00.001.15770.015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XEFATURA SECCIÓN 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PER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RP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SA.S05.00.001.15770.017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XEFATURA SECCIÓN III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PER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 w:rsidP="00D86079">
      <w:pPr>
        <w:rPr>
          <w:sz w:val="12"/>
        </w:rPr>
      </w:pPr>
    </w:p>
    <w:p w:rsidR="00D86079" w:rsidRDefault="00D86079" w:rsidP="00D86079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S. X. DE POLÍTICAS DE PERSOAL</w:t>
      </w:r>
    </w:p>
    <w:p w:rsidR="00D86079" w:rsidRDefault="00D86079" w:rsidP="00D86079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D86079" w:rsidRPr="00D86079" w:rsidTr="00D86079"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SA.S05.00.003.15770.006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XEFATURA SECCIÓN IGUALDADE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25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13.678,98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XUR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SA.S05.00.003.15770.007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RÉXIME XURÍDICO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XERAL/ESTATUTARIO SERGAS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A16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XUR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 xml:space="preserve">501-640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SA.S05.00.003.15770.008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RÉXIME XURÍDICO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XUR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 xml:space="preserve">501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SA.S05.00.003.15770.010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SERVIZO RECURSOS E RECLAMACIÓNS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28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18.564,56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CE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XERAL/ESTATUTARIO SERGAS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A16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XUR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 xml:space="preserve">501-640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640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SA.S05.00.003.15770.011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XEFATURA SECCIÓN RECURSOS E RECLAMACIÓNS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25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>13.678,98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Pr="00D86079" w:rsidRDefault="00D86079" w:rsidP="0026285F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D86079">
              <w:rPr>
                <w:sz w:val="14"/>
                <w:highlight w:val="lightGray"/>
              </w:rPr>
              <w:t>A1-A2-C1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XUR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 w:rsidRPr="00D86079">
              <w:rPr>
                <w:sz w:val="14"/>
                <w:highlight w:val="lightGray"/>
              </w:rPr>
              <w:t xml:space="preserve">501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D86079" w:rsidTr="00D86079"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 .   .  .   .     .   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A1-A2</w:t>
            </w: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2062 </w:t>
            </w: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86079" w:rsidRDefault="00D86079" w:rsidP="0026285F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</w:tbl>
    <w:p w:rsidR="00D86079" w:rsidRDefault="00D86079">
      <w:pPr>
        <w:pStyle w:val="Encabezado"/>
        <w:tabs>
          <w:tab w:val="clear" w:pos="4252"/>
          <w:tab w:val="clear" w:pos="8504"/>
        </w:tabs>
        <w:sectPr w:rsidR="00D86079">
          <w:headerReference w:type="default" r:id="rId11"/>
          <w:headerReference w:type="first" r:id="rId12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CE</w:t>
      </w:r>
      <w:r>
        <w:tab/>
        <w:t>CONCURSO ESPECÍFICO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TITULACIÓNS ACADÉMICAS</w:t>
      </w: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2062</w:t>
      </w:r>
      <w:r>
        <w:tab/>
        <w:t>LIC./GRAO DEREITO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FORMACIÓNS ESPECÍFICAS</w:t>
      </w: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501</w:t>
      </w:r>
      <w:r>
        <w:tab/>
        <w:t>LIC./GRAO DEREITO (MÉRITO)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640</w:t>
      </w:r>
      <w:r>
        <w:tab/>
        <w:t>PARA PERSOAL DOUTRA ADMINISTRACIÓN, CURSO DE PERFECCIONAMENTO DE GALEGO (R.I.).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1.2</w:t>
      </w:r>
      <w:r>
        <w:tab/>
        <w:t>ESCALA DE SAÚDE PÚBLICA E ADMINISTRACIÓN SANITARIA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1.2.10</w:t>
      </w:r>
      <w:r>
        <w:tab/>
        <w:t>CLASE DE INSPECTORES FARMACÉUTICOS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1.2.9</w:t>
      </w:r>
      <w:r>
        <w:tab/>
        <w:t>CLASE DE INSPECTORES MÉDICOS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2.2</w:t>
      </w:r>
      <w:r>
        <w:tab/>
        <w:t>ESCALA DE SAÚDE PÚBLICA E ADMINISTRACIÓN SANITARIA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2.2.2</w:t>
      </w:r>
      <w:r>
        <w:tab/>
        <w:t>CLASE DE SUBINSPECTORES SANITARIOS</w:t>
      </w:r>
    </w:p>
    <w:p w:rsidR="001A2DF5" w:rsidRDefault="001A2DF5" w:rsidP="001A2DF5">
      <w:pPr>
        <w:pStyle w:val="Encabezado"/>
        <w:tabs>
          <w:tab w:val="clear" w:pos="4252"/>
          <w:tab w:val="clear" w:pos="8504"/>
        </w:tabs>
        <w:ind w:left="1418" w:hanging="709"/>
      </w:pPr>
      <w:r>
        <w:t>5</w:t>
      </w:r>
      <w:r>
        <w:tab/>
      </w:r>
      <w:r w:rsidRPr="000548A8">
        <w:t>PERSOAL DA ADMINISTRACIÓN DA SEGURIDADE SOCIAL PERTENCENTE Á ESCALA DE INSPECTORES MÉDICOS DO CORPO SANITARIO DO EXTINGUIDO INSTITUTO NACIONAL DE PREVISIÓN (I.N.P.) E INSPECTORES MÉDICOS DO CORPO ESPECIAL DO INSTITUTO SOCIAL DA MARIÑA.</w:t>
      </w:r>
    </w:p>
    <w:p w:rsidR="001A2DF5" w:rsidRDefault="001A2DF5" w:rsidP="001A2DF5">
      <w:pPr>
        <w:pStyle w:val="Encabezado"/>
        <w:tabs>
          <w:tab w:val="clear" w:pos="4252"/>
          <w:tab w:val="clear" w:pos="8504"/>
        </w:tabs>
        <w:ind w:left="1418" w:hanging="709"/>
      </w:pPr>
      <w:r>
        <w:t>6</w:t>
      </w:r>
      <w:r>
        <w:tab/>
      </w:r>
      <w:r w:rsidRPr="000548A8">
        <w:t>PERSOAL DA ADMINISTRACIÓN DA SEGURIDADE SOCIAL PERTENCENTE Á ESCALA DE FARMACÉUTICOS INSPECTORES DO CORPO SANITARIO DO EXTINGUIDO INSTITUTO NACIONAL DE PREVISIÓN (I.N.P.).</w:t>
      </w:r>
    </w:p>
    <w:p w:rsidR="001A2DF5" w:rsidRDefault="001A2DF5" w:rsidP="001A2DF5">
      <w:pPr>
        <w:pStyle w:val="Encabezado"/>
        <w:tabs>
          <w:tab w:val="clear" w:pos="4252"/>
          <w:tab w:val="clear" w:pos="8504"/>
        </w:tabs>
        <w:ind w:left="1418" w:hanging="709"/>
      </w:pPr>
      <w:r>
        <w:t>7</w:t>
      </w:r>
      <w:r>
        <w:tab/>
      </w:r>
      <w:r w:rsidRPr="000548A8">
        <w:t>PERSOAL PERTENCENTE A OUTROS CORPOS E ESCALAS DE CARÁCTER SANITARIO DE CALQUERA ADMINISTRACIÓN PÚBLICA.</w:t>
      </w:r>
    </w:p>
    <w:p w:rsidR="00D86079" w:rsidRDefault="001A2DF5" w:rsidP="001A2DF5">
      <w:pPr>
        <w:pStyle w:val="Encabezado"/>
        <w:tabs>
          <w:tab w:val="clear" w:pos="4252"/>
          <w:tab w:val="clear" w:pos="8504"/>
        </w:tabs>
        <w:ind w:left="1418" w:hanging="709"/>
      </w:pPr>
      <w:r>
        <w:t>8</w:t>
      </w:r>
      <w:r>
        <w:tab/>
      </w:r>
      <w:r w:rsidRPr="000548A8">
        <w:t>PERSOAL DA ADMINISTRACIÓN DA SEGURIDADE SOCIAL PERTENCENTE Á ESCALA DE ATS-VISITADORES DO CORPO SANITARIO DO EXTINGUIDO INSTITUTO NACIONAL DE PREVISIÓN (I.N.P.).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ESA</w:t>
      </w:r>
      <w:r>
        <w:tab/>
        <w:t>ESPECIAL (ESC. ARQUITECTOS)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ESE3</w:t>
      </w:r>
      <w:r>
        <w:tab/>
        <w:t>ESPECIAL (ESC. ENXEÑEIROS - ESP. ENX. INDUSTRIAL)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A16</w:t>
      </w:r>
      <w:r>
        <w:tab/>
        <w:t>ADSCRICIÓN INDISTINTA A FUNCIONARIOS DA XUNTA DE GALICIA, ESTADO E CC.AA. E PERSOAL ESTATUTARIO DO SERGAS.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DAS ÁREAS FUNCIONAIS</w:t>
      </w:r>
    </w:p>
    <w:p w:rsidR="00D86079" w:rsidRDefault="00D86079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INS</w:t>
      </w:r>
      <w:r>
        <w:tab/>
        <w:t>INSPECCIÓN</w:t>
      </w:r>
    </w:p>
    <w:p w:rsidR="00D86079" w:rsidRDefault="00D86079">
      <w:pPr>
        <w:pStyle w:val="Encabezado"/>
        <w:tabs>
          <w:tab w:val="clear" w:pos="4252"/>
          <w:tab w:val="clear" w:pos="8504"/>
        </w:tabs>
      </w:pPr>
      <w:r>
        <w:tab/>
        <w:t>PER</w:t>
      </w:r>
      <w:r>
        <w:tab/>
        <w:t>PERSOAL</w:t>
      </w:r>
    </w:p>
    <w:p w:rsidR="00D1435D" w:rsidRDefault="00D86079">
      <w:pPr>
        <w:pStyle w:val="Encabezado"/>
        <w:tabs>
          <w:tab w:val="clear" w:pos="4252"/>
          <w:tab w:val="clear" w:pos="8504"/>
        </w:tabs>
      </w:pPr>
      <w:r>
        <w:lastRenderedPageBreak/>
        <w:tab/>
        <w:t>XUR</w:t>
      </w:r>
      <w:r>
        <w:tab/>
        <w:t>TÉCNICO-XURÍDICA</w:t>
      </w:r>
    </w:p>
    <w:sectPr w:rsidR="00D1435D">
      <w:headerReference w:type="default" r:id="rId13"/>
      <w:headerReference w:type="first" r:id="rId14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B8E" w:rsidRDefault="008F0B8E">
      <w:pPr>
        <w:pStyle w:val="Encabezado"/>
      </w:pPr>
      <w:r>
        <w:separator/>
      </w:r>
    </w:p>
  </w:endnote>
  <w:endnote w:type="continuationSeparator" w:id="0">
    <w:p w:rsidR="008F0B8E" w:rsidRDefault="008F0B8E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E04E9E">
      <w:rPr>
        <w:rStyle w:val="Nmerodepgina"/>
        <w:noProof/>
        <w:sz w:val="16"/>
      </w:rPr>
      <w:t>10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E04E9E">
      <w:rPr>
        <w:rStyle w:val="Nmerodepgina"/>
        <w:noProof/>
        <w:sz w:val="16"/>
      </w:rPr>
      <w:t>11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B8E" w:rsidRDefault="008F0B8E">
      <w:pPr>
        <w:pStyle w:val="Encabezado"/>
      </w:pPr>
      <w:r>
        <w:separator/>
      </w:r>
    </w:p>
  </w:footnote>
  <w:footnote w:type="continuationSeparator" w:id="0">
    <w:p w:rsidR="008F0B8E" w:rsidRDefault="008F0B8E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D86079">
    <w:pPr>
      <w:pStyle w:val="Encabezado"/>
      <w:ind w:right="84"/>
      <w:jc w:val="right"/>
      <w:rPr>
        <w:b/>
      </w:rPr>
    </w:pPr>
    <w:r>
      <w:rPr>
        <w:b/>
      </w:rPr>
      <w:t>21/09/2023</w:t>
    </w:r>
  </w:p>
  <w:p w:rsidR="009A6477" w:rsidRDefault="00D86079">
    <w:pPr>
      <w:pStyle w:val="Encabezado"/>
      <w:rPr>
        <w:b/>
        <w:u w:val="double"/>
      </w:rPr>
    </w:pPr>
    <w:r>
      <w:rPr>
        <w:b/>
        <w:u w:val="double"/>
      </w:rPr>
      <w:t>CONSELLERÍA DE SANIDADE (LEI 17/89)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D86079">
    <w:pPr>
      <w:pStyle w:val="Encabezado"/>
      <w:ind w:right="84"/>
      <w:jc w:val="right"/>
      <w:rPr>
        <w:b/>
      </w:rPr>
    </w:pPr>
    <w:r>
      <w:rPr>
        <w:b/>
      </w:rPr>
      <w:t>21/09/2023</w:t>
    </w:r>
  </w:p>
  <w:p w:rsidR="009A6477" w:rsidRDefault="00D86079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SANIDADE (LEI 17/89)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E9E" w:rsidRDefault="00E04E9E">
    <w:pPr>
      <w:pStyle w:val="Encabezado"/>
      <w:ind w:right="84"/>
      <w:jc w:val="right"/>
      <w:rPr>
        <w:b/>
      </w:rPr>
    </w:pPr>
    <w:r>
      <w:rPr>
        <w:b/>
      </w:rPr>
      <w:t>21/09/2023</w:t>
    </w:r>
  </w:p>
  <w:p w:rsidR="00E04E9E" w:rsidRDefault="00E04E9E">
    <w:pPr>
      <w:pStyle w:val="Encabezado"/>
      <w:rPr>
        <w:b/>
        <w:u w:val="double"/>
      </w:rPr>
    </w:pPr>
    <w:r>
      <w:rPr>
        <w:b/>
        <w:u w:val="double"/>
      </w:rPr>
      <w:t>CONSELLERÍA DE SANIDADE</w:t>
    </w:r>
  </w:p>
  <w:p w:rsidR="00E04E9E" w:rsidRDefault="00E04E9E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E04E9E" w:rsidTr="00D1435D">
      <w:tc>
        <w:tcPr>
          <w:tcW w:w="1859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</w:p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</w:p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</w:p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</w:p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</w:p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E04E9E" w:rsidRDefault="00E04E9E" w:rsidP="009A6477">
          <w:pPr>
            <w:pStyle w:val="Encabezado"/>
            <w:rPr>
              <w:b/>
              <w:sz w:val="16"/>
            </w:rPr>
          </w:pPr>
        </w:p>
        <w:p w:rsidR="00E04E9E" w:rsidRDefault="00E04E9E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E04E9E" w:rsidRDefault="00E04E9E">
    <w:pPr>
      <w:pStyle w:val="Encabezado"/>
      <w:jc w:val="both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E9E" w:rsidRDefault="00E04E9E">
    <w:pPr>
      <w:pStyle w:val="Encabezado"/>
      <w:ind w:right="84"/>
      <w:jc w:val="right"/>
      <w:rPr>
        <w:b/>
      </w:rPr>
    </w:pPr>
    <w:r>
      <w:rPr>
        <w:b/>
      </w:rPr>
      <w:t>21/09/2023</w:t>
    </w:r>
  </w:p>
  <w:p w:rsidR="00E04E9E" w:rsidRDefault="00E04E9E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SANIDADE</w:t>
    </w:r>
  </w:p>
  <w:p w:rsidR="00E04E9E" w:rsidRDefault="00E04E9E">
    <w:pPr>
      <w:pStyle w:val="Encabezado"/>
      <w:ind w:right="84"/>
      <w:jc w:val="center"/>
      <w:rPr>
        <w:b/>
        <w:sz w:val="8"/>
      </w:rPr>
    </w:pPr>
  </w:p>
  <w:p w:rsidR="00E04E9E" w:rsidRDefault="00E04E9E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E04E9E" w:rsidRDefault="00E04E9E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E04E9E" w:rsidTr="00D1435D">
      <w:tc>
        <w:tcPr>
          <w:tcW w:w="1859" w:type="dxa"/>
        </w:tcPr>
        <w:p w:rsidR="00E04E9E" w:rsidRDefault="00E04E9E">
          <w:pPr>
            <w:pStyle w:val="Encabezado"/>
            <w:rPr>
              <w:b/>
              <w:sz w:val="16"/>
            </w:rPr>
          </w:pPr>
        </w:p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E04E9E" w:rsidRDefault="00E04E9E">
          <w:pPr>
            <w:pStyle w:val="Encabezado"/>
            <w:rPr>
              <w:b/>
              <w:sz w:val="16"/>
            </w:rPr>
          </w:pPr>
        </w:p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E04E9E" w:rsidRDefault="00E04E9E">
          <w:pPr>
            <w:pStyle w:val="Encabezado"/>
            <w:rPr>
              <w:b/>
              <w:sz w:val="16"/>
            </w:rPr>
          </w:pPr>
        </w:p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E04E9E" w:rsidRDefault="00E04E9E">
          <w:pPr>
            <w:pStyle w:val="Encabezado"/>
            <w:rPr>
              <w:b/>
              <w:sz w:val="16"/>
            </w:rPr>
          </w:pPr>
        </w:p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E04E9E" w:rsidRDefault="00E04E9E">
          <w:pPr>
            <w:pStyle w:val="Encabezado"/>
            <w:rPr>
              <w:b/>
              <w:sz w:val="16"/>
            </w:rPr>
          </w:pPr>
        </w:p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E04E9E" w:rsidRDefault="00E04E9E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E04E9E" w:rsidRDefault="00E04E9E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E04E9E" w:rsidRDefault="00E04E9E">
          <w:pPr>
            <w:pStyle w:val="Encabezado"/>
            <w:rPr>
              <w:b/>
              <w:sz w:val="16"/>
            </w:rPr>
          </w:pPr>
        </w:p>
        <w:p w:rsidR="00E04E9E" w:rsidRDefault="00E04E9E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E04E9E" w:rsidRDefault="00E04E9E">
    <w:pPr>
      <w:pStyle w:val="Encabezado"/>
      <w:rPr>
        <w:sz w:val="1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DF5" w:rsidRDefault="001A2DF5">
    <w:pPr>
      <w:pStyle w:val="Encabezado"/>
      <w:jc w:val="both"/>
      <w:rPr>
        <w:b/>
        <w:lang w:val="es-ES"/>
      </w:rPr>
    </w:pPr>
  </w:p>
  <w:p w:rsidR="001A2DF5" w:rsidRPr="001A2DF5" w:rsidRDefault="001A2DF5">
    <w:pPr>
      <w:pStyle w:val="Encabezado"/>
      <w:jc w:val="both"/>
      <w:rPr>
        <w:sz w:val="12"/>
        <w:lang w:val="es-E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6079" w:rsidRDefault="00D86079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079"/>
    <w:rsid w:val="001874A9"/>
    <w:rsid w:val="001A2DF5"/>
    <w:rsid w:val="00223707"/>
    <w:rsid w:val="007E3B69"/>
    <w:rsid w:val="008F0B8E"/>
    <w:rsid w:val="009A6477"/>
    <w:rsid w:val="00A02907"/>
    <w:rsid w:val="00AE3D05"/>
    <w:rsid w:val="00BE5110"/>
    <w:rsid w:val="00CF6301"/>
    <w:rsid w:val="00D1435D"/>
    <w:rsid w:val="00D86079"/>
    <w:rsid w:val="00E04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character" w:customStyle="1" w:styleId="EncabezadoCar">
    <w:name w:val="Encabezado Car"/>
    <w:link w:val="Encabezado"/>
    <w:rsid w:val="001A2DF5"/>
    <w:rPr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character" w:customStyle="1" w:styleId="EncabezadoCar">
    <w:name w:val="Encabezado Car"/>
    <w:link w:val="Encabezado"/>
    <w:rsid w:val="001A2DF5"/>
    <w:rPr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4</TotalTime>
  <Pages>12</Pages>
  <Words>3460</Words>
  <Characters>19034</Characters>
  <Application>Microsoft Office Word</Application>
  <DocSecurity>0</DocSecurity>
  <Lines>158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22450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5</cp:revision>
  <cp:lastPrinted>1900-12-31T22:00:00Z</cp:lastPrinted>
  <dcterms:created xsi:type="dcterms:W3CDTF">2023-09-21T07:02:00Z</dcterms:created>
  <dcterms:modified xsi:type="dcterms:W3CDTF">2023-09-21T07:26:00Z</dcterms:modified>
</cp:coreProperties>
</file>